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034B4" w14:textId="77777777" w:rsidR="007D76A4" w:rsidRDefault="007D76A4" w:rsidP="007D7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SWAYNE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71B29DAD" w14:textId="77777777" w:rsidR="007D76A4" w:rsidRDefault="007D76A4" w:rsidP="007D76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57F034" w14:textId="77777777" w:rsidR="007D76A4" w:rsidRDefault="007D76A4" w:rsidP="007D76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A6EC90" w14:textId="77777777" w:rsidR="007D76A4" w:rsidRDefault="007D76A4" w:rsidP="007D7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Ilchester, Somerset,</w:t>
      </w:r>
    </w:p>
    <w:p w14:paraId="12CDF28F" w14:textId="77777777" w:rsidR="007D76A4" w:rsidRDefault="007D76A4" w:rsidP="007D7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Chalcote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1DF0BCE" w14:textId="77777777" w:rsidR="007D76A4" w:rsidRDefault="007D76A4" w:rsidP="007D76A4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1483-5,</w:t>
      </w:r>
    </w:p>
    <w:p w14:paraId="64D4859F" w14:textId="77777777" w:rsidR="007D76A4" w:rsidRDefault="007D76A4" w:rsidP="007D76A4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p.6)</w:t>
      </w:r>
    </w:p>
    <w:p w14:paraId="48170FE9" w14:textId="77777777" w:rsidR="007D76A4" w:rsidRDefault="007D76A4" w:rsidP="007D76A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7CA44BF" w14:textId="77777777" w:rsidR="007D76A4" w:rsidRDefault="007D76A4" w:rsidP="007D76A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5BC2AD3" w14:textId="77777777" w:rsidR="007D76A4" w:rsidRPr="001B1923" w:rsidRDefault="007D76A4" w:rsidP="007D76A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June 2021</w:t>
      </w:r>
    </w:p>
    <w:p w14:paraId="6D155858" w14:textId="7EC3DFE1" w:rsidR="00BA00AB" w:rsidRPr="007D76A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D76A4" w:rsidSect="007D76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31122" w14:textId="77777777" w:rsidR="007D76A4" w:rsidRDefault="007D76A4" w:rsidP="009139A6">
      <w:r>
        <w:separator/>
      </w:r>
    </w:p>
  </w:endnote>
  <w:endnote w:type="continuationSeparator" w:id="0">
    <w:p w14:paraId="618FBC23" w14:textId="77777777" w:rsidR="007D76A4" w:rsidRDefault="007D76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3C2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3EC8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94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B0B66" w14:textId="77777777" w:rsidR="007D76A4" w:rsidRDefault="007D76A4" w:rsidP="009139A6">
      <w:r>
        <w:separator/>
      </w:r>
    </w:p>
  </w:footnote>
  <w:footnote w:type="continuationSeparator" w:id="0">
    <w:p w14:paraId="2C579D47" w14:textId="77777777" w:rsidR="007D76A4" w:rsidRDefault="007D76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722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ED2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F64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6A4"/>
    <w:rsid w:val="000666E0"/>
    <w:rsid w:val="002510B7"/>
    <w:rsid w:val="005C130B"/>
    <w:rsid w:val="007D76A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EC40A"/>
  <w15:chartTrackingRefBased/>
  <w15:docId w15:val="{2A330601-0FFF-4B1D-AD35-047789EE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2021-06-17T09:23:00Z</dcterms:created>
  <dcterms:modified xsi:type="dcterms:W3CDTF">2021-06-17T09:24:00Z</dcterms:modified>
</cp:coreProperties>
</file>